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F6" w:rsidRDefault="00E404F6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404F6" w:rsidRPr="004C163C" w:rsidRDefault="00E404F6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E404F6" w:rsidRPr="004B444B" w:rsidRDefault="00E404F6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404F6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404F6" w:rsidRPr="004B444B" w:rsidRDefault="00E404F6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404F6" w:rsidRDefault="00E404F6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E404F6" w:rsidRPr="00E61551" w:rsidRDefault="00E404F6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E404F6" w:rsidRPr="00AE0107" w:rsidRDefault="00E404F6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ul. Leszczyńskiej w Długiem Starem od nr 16 do nr 18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E404F6" w:rsidRPr="00275863" w:rsidRDefault="00E404F6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404F6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404F6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404F6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404F6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404F6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404F6" w:rsidRPr="00237778" w:rsidRDefault="00E404F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E404F6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E404F6" w:rsidRPr="004C163C" w:rsidRDefault="00E404F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E404F6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F6" w:rsidRDefault="00E404F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404F6" w:rsidRDefault="00E404F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F6" w:rsidRDefault="00E404F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404F6" w:rsidRDefault="00E404F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4F6" w:rsidRDefault="00E404F6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</w:t>
    </w:r>
    <w:r w:rsidRPr="00741EBB">
      <w:rPr>
        <w:noProof/>
        <w:color w:val="auto"/>
        <w:lang w:eastAsia="pl-PL"/>
      </w:rPr>
      <w:t>: P.271.10.2025</w:t>
    </w:r>
  </w:p>
  <w:p w:rsidR="00E404F6" w:rsidRPr="00237778" w:rsidRDefault="00E404F6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22C04"/>
    <w:rsid w:val="00232C08"/>
    <w:rsid w:val="00236D9D"/>
    <w:rsid w:val="00237778"/>
    <w:rsid w:val="00267068"/>
    <w:rsid w:val="00275863"/>
    <w:rsid w:val="00277B39"/>
    <w:rsid w:val="002943F5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41EBB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4908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30C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57935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404F6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2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210</Words>
  <Characters>1262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40</cp:revision>
  <dcterms:created xsi:type="dcterms:W3CDTF">2021-04-20T12:41:00Z</dcterms:created>
  <dcterms:modified xsi:type="dcterms:W3CDTF">2025-07-21T15:07:00Z</dcterms:modified>
</cp:coreProperties>
</file>